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43b3f26" w14:textId="43b3f26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730EB5">
      <w:pPr>
        <w:jc w:val="center"/>
        <w:rPr>
          <w:rFonts w:ascii="Times New Roman" w:hAnsi="Times New Roman"/>
          <w:b/>
        </w:rPr>
      </w:pPr>
      <w:r w:rsidRPr="00730EB5">
        <w:rPr>
          <w:rFonts w:ascii="Times New Roman" w:hAnsi="Times New Roman"/>
          <w:b/>
        </w:rPr>
        <w:t xml:space="preserve">A. + SERVIS </w:t>
      </w:r>
      <w:proofErr w:type="spellStart"/>
      <w:r w:rsidRPr="00730EB5">
        <w:rPr>
          <w:rFonts w:ascii="Times New Roman" w:hAnsi="Times New Roman"/>
          <w:b/>
        </w:rPr>
        <w:t>j.d.o.o</w:t>
      </w:r>
      <w:proofErr w:type="spellEnd"/>
      <w:r w:rsidRPr="00730EB5">
        <w:rPr>
          <w:rFonts w:ascii="Times New Roman" w:hAnsi="Times New Roman"/>
          <w:b/>
        </w:rPr>
        <w:t>. Pula, Mletačka ulica 4, OIB: 76909331920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DD4DD2" w:rsidP="004F3811" w:rsidRDefault="00DD4DD2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7F0887">
        <w:rPr>
          <w:rFonts w:ascii="Times New Roman" w:hAnsi="Times New Roman"/>
        </w:rPr>
        <w:t>8,</w:t>
      </w:r>
      <w:r w:rsidR="00730EB5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30EB5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730EB5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30EB5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7F0887">
        <w:rPr>
          <w:rFonts w:ascii="Times New Roman" w:hAnsi="Times New Roman"/>
        </w:rPr>
        <w:t>2</w:t>
      </w:r>
      <w:r w:rsidR="00730EB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 xml:space="preserve">svibnja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730EB5">
        <w:rPr>
          <w:rFonts w:ascii="Times New Roman" w:hAnsi="Times New Roman"/>
        </w:rPr>
        <w:t>20.815,43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730EB5" w:rsidR="00730EB5">
        <w:rPr>
          <w:rFonts w:ascii="Times New Roman" w:hAnsi="Times New Roman"/>
        </w:rPr>
        <w:t>21.21</w:t>
      </w:r>
      <w:r w:rsidR="00CA51E8">
        <w:rPr>
          <w:rFonts w:ascii="Times New Roman" w:hAnsi="Times New Roman"/>
        </w:rPr>
        <w:t>2</w:t>
      </w:r>
      <w:r w:rsidRPr="00730EB5" w:rsidR="00730EB5">
        <w:rPr>
          <w:rFonts w:ascii="Times New Roman" w:hAnsi="Times New Roman"/>
        </w:rPr>
        <w:t>,</w:t>
      </w:r>
      <w:r w:rsidR="00CA51E8">
        <w:rPr>
          <w:rFonts w:ascii="Times New Roman" w:hAnsi="Times New Roman"/>
        </w:rPr>
        <w:t>96</w:t>
      </w:r>
      <w:r w:rsidR="00730EB5">
        <w:rPr>
          <w:rFonts w:ascii="Times New Roman" w:hAnsi="Times New Roman"/>
        </w:rPr>
        <w:t xml:space="preserve"> 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D4DD2">
        <w:rPr>
          <w:rFonts w:ascii="Times New Roman" w:hAnsi="Times New Roman"/>
        </w:rPr>
        <w:t xml:space="preserve">Iz podataka STP utvrđeno je da se dužnik vodi kao vlasnik vozila N1 marke PEUGEOT 1.9 D EXPERT 2003. god., koje je odjavljeno 19.7.2019. Uvidom u oglasnik Njuškalo sud utvrđuje da se cijena navedenog vozila kreće od 22.000,00 kn do 29.000,00 kn,  što ne predstavlja imovinu veće vrijednosti koja bi opravdala vođenje "redovnog" stečajnog postupka. </w:t>
      </w:r>
      <w:r>
        <w:rPr>
          <w:rFonts w:ascii="Times New Roman" w:hAnsi="Times New Roman"/>
        </w:rPr>
        <w:t xml:space="preserve"> </w:t>
      </w:r>
      <w:r w:rsidR="00730EB5"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7F0887">
        <w:rPr>
          <w:rFonts w:ascii="Times New Roman" w:hAnsi="Times New Roman"/>
        </w:rPr>
        <w:t>08:</w:t>
      </w:r>
      <w:r w:rsidR="00730EB5"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DD4DD2">
      <w:headerReference w:type="even" r:id="rId9"/>
      <w:headerReference w:type="default" r:id="rId10"/>
      <w:headerReference w:type="first" r:id="rId11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730EB5" w:rsidP="00730EB5" w:rsidRDefault="00730EB5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 broj: 4 St-195/2019-7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7F0887">
      <w:rPr>
        <w:sz w:val="22"/>
        <w:szCs w:val="22"/>
      </w:rPr>
      <w:t>. broj: 4 St-</w:t>
    </w:r>
    <w:r w:rsidR="00730EB5">
      <w:rPr>
        <w:sz w:val="22"/>
        <w:szCs w:val="22"/>
      </w:rPr>
      <w:t>195/2019-7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0E6A7E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A50D2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A51E8"/>
    <w:rsid w:val="00CD254E"/>
    <w:rsid w:val="00CD2568"/>
    <w:rsid w:val="00CF7611"/>
    <w:rsid w:val="00DD4DD2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6A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6A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6A7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6A7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6A7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St-195/2019-7</izvorni_sadrzaj>
    <derivirana_varijabla naziv="DomainObject.Zapisnik.Oznaka_1">St-195/2019-7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2019.</izvorni_sadrzaj>
    <derivirana_varijabla naziv="DomainObject.Predmet.DatumOsnivanja_1">27.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St-195/2019</izvorni_sadrzaj>
    <derivirana_varijabla naziv="DomainObject.Predmet.OznakaBroj_1">St-195/2019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+  SERVIS j.d.o.o. PULA zastupanog po punomoćniku Andrej Ucović</izvorni_sadrzaj>
    <derivirana_varijabla naziv="DomainObject.Predmet.ProtustrankaFormated_1">  A. +  SERVIS j.d.o.o. PULA zastupanog po punomoćniku Andrej Ucović</derivirana_varijabla>
  </DomainObject.Predmet.ProtustrankaFormated>
  <DomainObject.Predmet.ProtustrankaFormatedOIB>
    <izvorni_sadrzaj>  A. +  SERVIS j.d.o.o. PULA, OIB 76909331920 zastupanog po punomoćniku Andrej Ucović</izvorni_sadrzaj>
    <derivirana_varijabla naziv="DomainObject.Predmet.ProtustrankaFormatedOIB_1">  A. +  SERVIS j.d.o.o. PULA, OIB 76909331920 zastupanog po punomoćniku Andrej Ucović</derivirana_varijabla>
  </DomainObject.Predmet.ProtustrankaFormatedOIB>
  <DomainObject.Predmet.ProtustrankaFormatedWithAdress>
    <izvorni_sadrzaj> A. +  SERVIS j.d.o.o. PULA, Mletačka ulica 4, 52100 Pula zastupanog po punomoćniku Andrej Ucović</izvorni_sadrzaj>
    <derivirana_varijabla naziv="DomainObject.Predmet.ProtustrankaFormatedWithAdress_1"> A. +  SERVIS j.d.o.o. PULA, Mletačka ulica 4, 52100 Pula zastupanog po punomoćniku Andrej Ucović</derivirana_varijabla>
  </DomainObject.Predmet.ProtustrankaFormatedWithAdress>
  <DomainObject.Predmet.ProtustrankaFormatedWithAdressOIB>
    <izvorni_sadrzaj> A. +  SERVIS j.d.o.o. PULA, OIB 76909331920, Mletačka ulica 4, 52100 Pula zastupanog po punomoćniku Andrej Ucović</izvorni_sadrzaj>
    <derivirana_varijabla naziv="DomainObject.Predmet.ProtustrankaFormatedWithAdressOIB_1"> A. +  SERVIS j.d.o.o. PULA, OIB 76909331920, Mletačka ulica 4, 52100 Pula zastupanog po punomoćniku Andrej Ucović</derivirana_varijabla>
  </DomainObject.Predmet.ProtustrankaFormatedWithAdressOIB>
  <DomainObject.Predmet.ProtustrankaWithAdress>
    <izvorni_sadrzaj>A. +  SERVIS j.d.o.o. PULA Mletačka ulica 4, 52100 Pula</izvorni_sadrzaj>
    <derivirana_varijabla naziv="DomainObject.Predmet.ProtustrankaWithAdress_1">A. +  SERVIS j.d.o.o. PULA Mletačka ulica 4, 52100 Pula</derivirana_varijabla>
  </DomainObject.Predmet.ProtustrankaWithAdress>
  <DomainObject.Predmet.ProtustrankaWithAdressOIB>
    <izvorni_sadrzaj>A. +  SERVIS j.d.o.o. PULA, OIB 76909331920, Mletačka ulica 4, 52100 Pula</izvorni_sadrzaj>
    <derivirana_varijabla naziv="DomainObject.Predmet.ProtustrankaWithAdressOIB_1">A. +  SERVIS j.d.o.o. PULA, OIB 76909331920, Mletačka ulica 4, 52100 Pula</derivirana_varijabla>
  </DomainObject.Predmet.ProtustrankaWithAdressOIB>
  <DomainObject.Predmet.ProtustrankaNazivFormated>
    <izvorni_sadrzaj>A. +  SERVIS j.d.o.o. PULA</izvorni_sadrzaj>
    <derivirana_varijabla naziv="DomainObject.Predmet.ProtustrankaNazivFormated_1">A. +  SERVIS j.d.o.o. PULA</derivirana_varijabla>
  </DomainObject.Predmet.ProtustrankaNazivFormated>
  <DomainObject.Predmet.ProtustrankaNazivFormatedOIB>
    <izvorni_sadrzaj>A. +  SERVIS j.d.o.o. PULA, OIB 76909331920</izvorni_sadrzaj>
    <derivirana_varijabla naziv="DomainObject.Predmet.ProtustrankaNazivFormatedOIB_1">A. +  SERVIS j.d.o.o. PULA, OIB 76909331920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20815.43</izvorni_sadrzaj>
    <derivirana_varijabla naziv="DomainObject.Predmet.TrenutnaVrijednost_1">20815.43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+  SERVIS j.d.o.o. PULA zastupanog po punomoćniku Andrej Ucović</item>
    </izvorni_sadrzaj>
    <derivirana_varijabla naziv="DomainObject.Predmet.ProtuStrankaListFormated_1">
      <item>A. +  SERVIS j.d.o.o. PULA zastupanog po punomoćniku Andrej Ucović</item>
    </derivirana_varijabla>
  </DomainObject.Predmet.ProtuStrankaListFormated>
  <DomainObject.Predmet.ProtuStrankaListFormatedOIB>
    <izvorni_sadrzaj>
      <item>A. +  SERVIS j.d.o.o. PULA, OIB 76909331920 zastupanog po punomoćniku Andrej Ucović</item>
    </izvorni_sadrzaj>
    <derivirana_varijabla naziv="DomainObject.Predmet.ProtuStrankaListFormatedOIB_1">
      <item>A. +  SERVIS j.d.o.o. PULA, OIB 76909331920 zastupanog po punomoćniku Andrej Ucović</item>
    </derivirana_varijabla>
  </DomainObject.Predmet.ProtuStrankaListFormatedOIB>
  <DomainObject.Predmet.ProtuStrankaListFormatedWithAdress>
    <izvorni_sadrzaj>
      <item>A. +  SERVIS j.d.o.o. PULA, Mletačka ulica 4, 52100 Pula zastupanog po punomoćniku Andrej Ucović</item>
    </izvorni_sadrzaj>
    <derivirana_varijabla naziv="DomainObject.Predmet.ProtuStrankaListFormatedWithAdress_1">
      <item>A. +  SERVIS j.d.o.o. PULA, Mletačka ulica 4, 52100 Pula zastupanog po punomoćniku Andrej Ucović</item>
    </derivirana_varijabla>
  </DomainObject.Predmet.ProtuStrankaListFormatedWithAdress>
  <DomainObject.Predmet.ProtuStrankaListFormatedWithAdressOIB>
    <izvorni_sadrzaj>
      <item>A. +  SERVIS j.d.o.o. PULA, OIB 76909331920, Mletačka ulica 4, 52100 Pula zastupanog po punomoćniku Andrej Ucović</item>
    </izvorni_sadrzaj>
    <derivirana_varijabla naziv="DomainObject.Predmet.ProtuStrankaListFormatedWithAdressOIB_1">
      <item>A. +  SERVIS j.d.o.o. PULA, OIB 76909331920, Mletačka ulica 4, 52100 Pula zastupanog po punomoćniku Andrej Ucović</item>
    </derivirana_varijabla>
  </DomainObject.Predmet.ProtuStrankaListFormatedWithAdressOIB>
  <DomainObject.Predmet.ProtuStrankaListNazivFormated>
    <izvorni_sadrzaj>
      <item>A. +  SERVIS j.d.o.o. PULA</item>
    </izvorni_sadrzaj>
    <derivirana_varijabla naziv="DomainObject.Predmet.ProtuStrankaListNazivFormated_1">
      <item>A. +  SERVIS j.d.o.o. PULA</item>
    </derivirana_varijabla>
  </DomainObject.Predmet.ProtuStrankaListNazivFormated>
  <DomainObject.Predmet.ProtuStrankaListNazivFormatedOIB>
    <izvorni_sadrzaj>
      <item>A. +  SERVIS j.d.o.o. PULA, OIB 76909331920</item>
    </izvorni_sadrzaj>
    <derivirana_varijabla naziv="DomainObject.Predmet.ProtuStrankaListNazivFormatedOIB_1">
      <item>A. +  SERVIS j.d.o.o. PULA, OIB 76909331920</item>
    </derivirana_varijabla>
  </DomainObject.Predmet.ProtuStrankaListNazivFormatedOIB>
  <DomainObject.Predmet.OstaliListFormated>
    <izvorni_sadrzaj>
      <item>Andrej Ucović punomoćnik sudionika u postupku A. +  SERVIS j.d.o.o. PULA</item>
    </izvorni_sadrzaj>
    <derivirana_varijabla naziv="DomainObject.Predmet.OstaliListFormated_1">
      <item>Andrej Ucović punomoćnik sudionika u postupku A. +  SERVIS j.d.o.o. PULA</item>
    </derivirana_varijabla>
  </DomainObject.Predmet.OstaliListFormated>
  <DomainObject.Predmet.OstaliListFormatedOIB>
    <izvorni_sadrzaj>
      <item>Andrej Ucović, OIB 60705546696 punomoćnik sudionika u postupku A. +  SERVIS j.d.o.o. PULA</item>
    </izvorni_sadrzaj>
    <derivirana_varijabla naziv="DomainObject.Predmet.OstaliListFormatedOIB_1">
      <item>Andrej Ucović, OIB 60705546696 punomoćnik sudionika u postupku A. +  SERVIS j.d.o.o. PULA</item>
    </derivirana_varijabla>
  </DomainObject.Predmet.OstaliListFormatedOIB>
  <DomainObject.Predmet.OstaliListFormatedWithAdress>
    <izvorni_sadrzaj>
      <item>Andrej Ucović, Mletačka Ulica 4, 52100 Pula punomoćnik sudionika u postupku A. +  SERVIS j.d.o.o. PULA</item>
    </izvorni_sadrzaj>
    <derivirana_varijabla naziv="DomainObject.Predmet.OstaliListFormatedWithAdress_1">
      <item>Andrej Ucović, Mletačka Ulica 4, 52100 Pula punomoćnik sudionika u postupku A. +  SERVIS j.d.o.o. PULA</item>
    </derivirana_varijabla>
  </DomainObject.Predmet.OstaliListFormatedWithAdress>
  <DomainObject.Predmet.OstaliListFormatedWithAdressOIB>
    <izvorni_sadrzaj>
      <item>Andrej Ucović, OIB 60705546696, Mletačka Ulica 4, 52100 Pula punomoćnik sudionika u postupku A. +  SERVIS j.d.o.o. PULA</item>
    </izvorni_sadrzaj>
    <derivirana_varijabla naziv="DomainObject.Predmet.OstaliListFormatedWithAdressOIB_1">
      <item>Andrej Ucović, OIB 60705546696, Mletačka Ulica 4, 52100 Pula punomoćnik sudionika u postupku A. +  SERVIS j.d.o.o. PULA</item>
    </derivirana_varijabla>
  </DomainObject.Predmet.OstaliListFormatedWithAdressOIB>
  <DomainObject.Predmet.OstaliListNazivFormated>
    <izvorni_sadrzaj>
      <item>Andrej Ucović</item>
    </izvorni_sadrzaj>
    <derivirana_varijabla naziv="DomainObject.Predmet.OstaliListNazivFormated_1">
      <item>Andrej Ucović</item>
    </derivirana_varijabla>
  </DomainObject.Predmet.OstaliListNazivFormated>
  <DomainObject.Predmet.OstaliListNazivFormatedOIB>
    <izvorni_sadrzaj>
      <item>Andrej Ucović, OIB 60705546696</item>
    </izvorni_sadrzaj>
    <derivirana_varijabla naziv="DomainObject.Predmet.OstaliListNazivFormatedOIB_1">
      <item>Andrej Ucović, OIB 60705546696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St-195/2019-7</izvorni_sadrzaj>
    <derivirana_varijabla naziv="DomainObject.PoslovniBrojDokumenta_1">St-195/2019-7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+  SERVIS j.d.o.o. PULA</izvorni_sadrzaj>
    <derivirana_varijabla naziv="DomainObject.Predmet.ProtustrankaIDrugi_1">A. +  SERVIS j.d.o.o.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A. +  SERVIS j.d.o.o. PULA, OIB 76909331920, Mletačka ulica 4, 52100 Pula</izvorni_sadrzaj>
    <derivirana_varijabla naziv="DomainObject.Predmet.ProtustrankaIDrugiAdressOIB_1">A. +  SERVIS j.d.o.o. PULA, OIB 76909331920, Mletačka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+  SERVIS j.d.o.o. PULA</item>
      <item>Andrej Ucović</item>
    </izvorni_sadrzaj>
    <derivirana_varijabla naziv="DomainObject.Predmet.SudioniciListNaziv_1">
      <item>FINANCIJSKA AGENCIJA, RC RIJEKA, PODRUŽNICA PULA, PULA</item>
      <item>A. +  SERVIS j.d.o.o. PULA</item>
      <item>Andrej Ucović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A. +  SERVIS j.d.o.o. PULA, OIB 76909331920, Mletačka ulica 4,52100 Pula</item>
      <item>Andrej Ucović, OIB 60705546696, Mletačka Ulica 4,52100 Pula</item>
    </izvorni_sadrzaj>
    <derivirana_varijabla naziv="DomainObject.Predmet.SudioniciListAdressOIB_1">
      <item>FINANCIJSKA AGENCIJA, RC RIJEKA, PODRUŽNICA PULA, PULA, OIB 85821130368, Frana Kurelca 8,51000 Rijeka</item>
      <item>A. +  SERVIS j.d.o.o. PULA, OIB 76909331920, Mletačka ulica 4,52100 Pula</item>
      <item>Andrej Ucović, OIB 60705546696, Mletačka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76909331920</item>
      <item>, OIB 60705546696</item>
    </izvorni_sadrzaj>
    <derivirana_varijabla naziv="DomainObject.Predmet.SudioniciListNazivOIB_1">
      <item>, OIB 85821130368</item>
      <item>, OIB 76909331920</item>
      <item>, OIB 60705546696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22DAE-DE08-407F-82D6-052922F5047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316</properties:Words>
  <properties:Characters>1709</properties:Characters>
  <properties:Lines>52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2019-10-10T10:13:00Z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2019-10-11T07:04:00Z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St-195/2019-7 / Zapisnik - Ročište radi rasprave o uvjetima za otvaranje steč. post. (St-195-2019-7 A. + SERVIS j.d.o.o. (8,50).docx)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